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B75" w:rsidRDefault="00391B75" w:rsidP="00391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Lawrence KYGHLEY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91B75" w:rsidRDefault="00391B75" w:rsidP="00391B75">
      <w:pPr>
        <w:rPr>
          <w:rFonts w:ascii="Times New Roman" w:hAnsi="Times New Roman" w:cs="Times New Roman"/>
        </w:rPr>
      </w:pPr>
    </w:p>
    <w:p w:rsidR="00391B75" w:rsidRDefault="00391B75" w:rsidP="00391B75">
      <w:pPr>
        <w:rPr>
          <w:rFonts w:ascii="Times New Roman" w:hAnsi="Times New Roman" w:cs="Times New Roman"/>
        </w:rPr>
      </w:pPr>
    </w:p>
    <w:p w:rsidR="00391B75" w:rsidRDefault="00391B75" w:rsidP="00391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Underwode</w:t>
      </w:r>
      <w:proofErr w:type="spellEnd"/>
      <w:r>
        <w:rPr>
          <w:rFonts w:ascii="Times New Roman" w:hAnsi="Times New Roman" w:cs="Times New Roman"/>
        </w:rPr>
        <w:t>, senior, of Keighley,</w:t>
      </w:r>
    </w:p>
    <w:p w:rsidR="00391B75" w:rsidRDefault="00391B75" w:rsidP="00391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West Riding of Yorkshire(q.v.), John Brig of Keighley(q.v.) and John </w:t>
      </w:r>
    </w:p>
    <w:p w:rsidR="00391B75" w:rsidRDefault="00391B75" w:rsidP="00391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Dymys</w:t>
      </w:r>
      <w:proofErr w:type="spellEnd"/>
      <w:r>
        <w:rPr>
          <w:rFonts w:ascii="Times New Roman" w:hAnsi="Times New Roman" w:cs="Times New Roman"/>
        </w:rPr>
        <w:t xml:space="preserve"> of Keighley(q.v.).</w:t>
      </w:r>
    </w:p>
    <w:p w:rsidR="00391B75" w:rsidRDefault="00391B75" w:rsidP="00391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91B75" w:rsidRDefault="00391B75" w:rsidP="00391B75">
      <w:pPr>
        <w:rPr>
          <w:rFonts w:ascii="Times New Roman" w:hAnsi="Times New Roman" w:cs="Times New Roman"/>
        </w:rPr>
      </w:pPr>
    </w:p>
    <w:p w:rsidR="00391B75" w:rsidRDefault="00391B75" w:rsidP="00391B75">
      <w:pPr>
        <w:rPr>
          <w:rFonts w:ascii="Times New Roman" w:hAnsi="Times New Roman" w:cs="Times New Roman"/>
        </w:rPr>
      </w:pPr>
    </w:p>
    <w:p w:rsidR="00391B75" w:rsidRDefault="00391B75" w:rsidP="00391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2018</w:t>
      </w:r>
    </w:p>
    <w:p w:rsidR="006B2F86" w:rsidRPr="00E71FC3" w:rsidRDefault="00391B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B75" w:rsidRDefault="00391B75" w:rsidP="00E71FC3">
      <w:r>
        <w:separator/>
      </w:r>
    </w:p>
  </w:endnote>
  <w:endnote w:type="continuationSeparator" w:id="0">
    <w:p w:rsidR="00391B75" w:rsidRDefault="00391B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B75" w:rsidRDefault="00391B75" w:rsidP="00E71FC3">
      <w:r>
        <w:separator/>
      </w:r>
    </w:p>
  </w:footnote>
  <w:footnote w:type="continuationSeparator" w:id="0">
    <w:p w:rsidR="00391B75" w:rsidRDefault="00391B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B75"/>
    <w:rsid w:val="001A7C09"/>
    <w:rsid w:val="00391B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58638-81D6-4C63-9773-D26579C7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1B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91B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2018-03-11T18:43:00Z</dcterms:created>
  <dcterms:modified xsi:type="dcterms:W3CDTF">2018-03-11T18:44:00Z</dcterms:modified>
</cp:coreProperties>
</file>